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A370" w14:textId="5AD7664C" w:rsidR="00F51BFE" w:rsidRDefault="00652600" w:rsidP="00F51BFE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>
        <w:rPr>
          <w:rFonts w:ascii="Corbel" w:hAnsi="Corbel"/>
          <w:bCs/>
          <w:i/>
          <w:sz w:val="24"/>
          <w:szCs w:val="24"/>
        </w:rPr>
        <w:t>7</w:t>
      </w:r>
      <w:r w:rsidRPr="00291907">
        <w:rPr>
          <w:rFonts w:ascii="Corbel" w:hAnsi="Corbel"/>
          <w:bCs/>
          <w:i/>
          <w:sz w:val="24"/>
          <w:szCs w:val="24"/>
        </w:rPr>
        <w:t>/20</w:t>
      </w:r>
      <w:r>
        <w:rPr>
          <w:rFonts w:ascii="Corbel" w:hAnsi="Corbel"/>
          <w:bCs/>
          <w:i/>
          <w:sz w:val="24"/>
          <w:szCs w:val="24"/>
        </w:rPr>
        <w:t>23</w:t>
      </w:r>
    </w:p>
    <w:p w14:paraId="147C696C" w14:textId="77777777" w:rsidR="00652600" w:rsidRDefault="00652600" w:rsidP="00F51B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4C25DE7" w14:textId="60EEFC79" w:rsidR="0085747A" w:rsidRPr="002D7614" w:rsidRDefault="0085747A" w:rsidP="002D7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4F9931C5" w14:textId="4243E5BE" w:rsidR="0085747A" w:rsidRPr="002D7614" w:rsidRDefault="0071620A" w:rsidP="002D76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D7614">
        <w:rPr>
          <w:rFonts w:ascii="Corbel" w:hAnsi="Corbel"/>
          <w:b/>
          <w:smallCaps/>
          <w:sz w:val="24"/>
          <w:szCs w:val="24"/>
        </w:rPr>
        <w:t xml:space="preserve"> </w:t>
      </w:r>
      <w:r w:rsidR="003C58A2">
        <w:rPr>
          <w:rFonts w:ascii="Corbel" w:hAnsi="Corbel"/>
          <w:i/>
          <w:smallCaps/>
          <w:sz w:val="24"/>
          <w:szCs w:val="24"/>
        </w:rPr>
        <w:t>202</w:t>
      </w:r>
      <w:r w:rsidR="004A05D5">
        <w:rPr>
          <w:rFonts w:ascii="Corbel" w:hAnsi="Corbel"/>
          <w:i/>
          <w:smallCaps/>
          <w:sz w:val="24"/>
          <w:szCs w:val="24"/>
        </w:rPr>
        <w:t>4</w:t>
      </w:r>
      <w:r w:rsidR="003C58A2">
        <w:rPr>
          <w:rFonts w:ascii="Corbel" w:hAnsi="Corbel"/>
          <w:i/>
          <w:smallCaps/>
          <w:sz w:val="24"/>
          <w:szCs w:val="24"/>
        </w:rPr>
        <w:t>-202</w:t>
      </w:r>
      <w:r w:rsidR="004A05D5">
        <w:rPr>
          <w:rFonts w:ascii="Corbel" w:hAnsi="Corbel"/>
          <w:i/>
          <w:smallCaps/>
          <w:sz w:val="24"/>
          <w:szCs w:val="24"/>
        </w:rPr>
        <w:t>7</w:t>
      </w:r>
    </w:p>
    <w:p w14:paraId="6354ACD6" w14:textId="0B8961DF" w:rsidR="00F51BFE" w:rsidRPr="002D7614" w:rsidRDefault="00F51BFE" w:rsidP="000C218F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4A05D5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4A05D5">
        <w:rPr>
          <w:rFonts w:ascii="Corbel" w:hAnsi="Corbel"/>
          <w:sz w:val="20"/>
          <w:szCs w:val="20"/>
        </w:rPr>
        <w:t>7</w:t>
      </w:r>
    </w:p>
    <w:p w14:paraId="6DB2E50F" w14:textId="77777777" w:rsidR="0085747A" w:rsidRPr="002D7614" w:rsidRDefault="0085747A" w:rsidP="002D7614">
      <w:pPr>
        <w:spacing w:after="0" w:line="240" w:lineRule="auto"/>
        <w:rPr>
          <w:rFonts w:ascii="Corbel" w:hAnsi="Corbel"/>
        </w:rPr>
      </w:pPr>
    </w:p>
    <w:p w14:paraId="030A66D7" w14:textId="77781DF7" w:rsidR="0085747A" w:rsidRPr="002D7614" w:rsidRDefault="0071620A" w:rsidP="002D7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D7614">
        <w:rPr>
          <w:rFonts w:ascii="Corbel" w:hAnsi="Corbel"/>
          <w:szCs w:val="24"/>
        </w:rPr>
        <w:t xml:space="preserve">1. </w:t>
      </w:r>
      <w:r w:rsidR="0085747A" w:rsidRPr="002D7614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46"/>
      </w:tblGrid>
      <w:tr w:rsidR="0085747A" w:rsidRPr="002D7614" w14:paraId="0AFBF34E" w14:textId="77777777" w:rsidTr="3DFFB4C4">
        <w:tc>
          <w:tcPr>
            <w:tcW w:w="2694" w:type="dxa"/>
            <w:vAlign w:val="center"/>
          </w:tcPr>
          <w:p w14:paraId="4117F948" w14:textId="423F0A6D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6" w:type="dxa"/>
            <w:vAlign w:val="center"/>
          </w:tcPr>
          <w:p w14:paraId="4FC31B52" w14:textId="77777777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Programy komputerowe w rachunkowości</w:t>
            </w:r>
          </w:p>
        </w:tc>
      </w:tr>
      <w:tr w:rsidR="0085747A" w:rsidRPr="002D7614" w14:paraId="070892B9" w14:textId="77777777" w:rsidTr="3DFFB4C4">
        <w:tc>
          <w:tcPr>
            <w:tcW w:w="2694" w:type="dxa"/>
            <w:vAlign w:val="center"/>
          </w:tcPr>
          <w:p w14:paraId="7EB1BAFE" w14:textId="6C083C33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946" w:type="dxa"/>
            <w:vAlign w:val="center"/>
          </w:tcPr>
          <w:p w14:paraId="035FA34E" w14:textId="0AD35286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DFFB4C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E/I/EUB/C-1.11b</w:t>
            </w:r>
          </w:p>
        </w:tc>
      </w:tr>
      <w:tr w:rsidR="0085747A" w:rsidRPr="002D7614" w14:paraId="2788EBD7" w14:textId="77777777" w:rsidTr="3DFFB4C4">
        <w:tc>
          <w:tcPr>
            <w:tcW w:w="2694" w:type="dxa"/>
            <w:vAlign w:val="center"/>
          </w:tcPr>
          <w:p w14:paraId="6EF17D33" w14:textId="3EA0610A" w:rsidR="0085747A" w:rsidRPr="002D7614" w:rsidRDefault="000A53AB" w:rsidP="002D76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946" w:type="dxa"/>
            <w:vAlign w:val="center"/>
          </w:tcPr>
          <w:p w14:paraId="415CFDFF" w14:textId="7A502536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2D7614" w14:paraId="1E0E6615" w14:textId="77777777" w:rsidTr="3DFFB4C4">
        <w:tc>
          <w:tcPr>
            <w:tcW w:w="2694" w:type="dxa"/>
            <w:vAlign w:val="center"/>
          </w:tcPr>
          <w:p w14:paraId="4ACC6687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6" w:type="dxa"/>
            <w:vAlign w:val="center"/>
          </w:tcPr>
          <w:p w14:paraId="1E863791" w14:textId="4E96CB1F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2D7614" w14:paraId="2687E90D" w14:textId="77777777" w:rsidTr="3DFFB4C4">
        <w:tc>
          <w:tcPr>
            <w:tcW w:w="2694" w:type="dxa"/>
            <w:vAlign w:val="center"/>
          </w:tcPr>
          <w:p w14:paraId="296EF425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6" w:type="dxa"/>
            <w:vAlign w:val="center"/>
          </w:tcPr>
          <w:p w14:paraId="2098F1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2D7614" w14:paraId="4F9B36B9" w14:textId="77777777" w:rsidTr="3DFFB4C4">
        <w:tc>
          <w:tcPr>
            <w:tcW w:w="2694" w:type="dxa"/>
            <w:vAlign w:val="center"/>
          </w:tcPr>
          <w:p w14:paraId="47045A69" w14:textId="0C129C01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3097B">
              <w:rPr>
                <w:rFonts w:ascii="Corbel" w:hAnsi="Corbel"/>
                <w:sz w:val="24"/>
                <w:szCs w:val="24"/>
              </w:rPr>
              <w:t>studiów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0D0D3AF3" w14:textId="4B906A62" w:rsidR="0085747A" w:rsidRPr="002D7614" w:rsidRDefault="0073097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D0720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2D7614" w14:paraId="3C50153A" w14:textId="77777777" w:rsidTr="3DFFB4C4">
        <w:tc>
          <w:tcPr>
            <w:tcW w:w="2694" w:type="dxa"/>
            <w:vAlign w:val="center"/>
          </w:tcPr>
          <w:p w14:paraId="108F24C3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6" w:type="dxa"/>
            <w:vAlign w:val="center"/>
          </w:tcPr>
          <w:p w14:paraId="5E82003D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2D7614" w14:paraId="5A965075" w14:textId="77777777" w:rsidTr="3DFFB4C4">
        <w:tc>
          <w:tcPr>
            <w:tcW w:w="2694" w:type="dxa"/>
            <w:vAlign w:val="center"/>
          </w:tcPr>
          <w:p w14:paraId="674B2F9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6" w:type="dxa"/>
            <w:vAlign w:val="center"/>
          </w:tcPr>
          <w:p w14:paraId="4A6D34FB" w14:textId="7981793E" w:rsidR="0085747A" w:rsidRPr="002D7614" w:rsidRDefault="00C50BD2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2D7614" w14:paraId="0F238621" w14:textId="77777777" w:rsidTr="3DFFB4C4">
        <w:tc>
          <w:tcPr>
            <w:tcW w:w="2694" w:type="dxa"/>
            <w:vAlign w:val="center"/>
          </w:tcPr>
          <w:p w14:paraId="53997916" w14:textId="74CD6424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Rok i semestr</w:t>
            </w:r>
            <w:r w:rsidR="0073097B">
              <w:rPr>
                <w:rFonts w:ascii="Corbel" w:hAnsi="Corbel"/>
                <w:sz w:val="24"/>
                <w:szCs w:val="24"/>
              </w:rPr>
              <w:t>/y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6" w:type="dxa"/>
            <w:vAlign w:val="center"/>
          </w:tcPr>
          <w:p w14:paraId="41C72000" w14:textId="77777777" w:rsidR="0085747A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5</w:t>
            </w:r>
          </w:p>
        </w:tc>
      </w:tr>
      <w:tr w:rsidR="0085747A" w:rsidRPr="002D7614" w14:paraId="7626F60D" w14:textId="77777777" w:rsidTr="3DFFB4C4">
        <w:tc>
          <w:tcPr>
            <w:tcW w:w="2694" w:type="dxa"/>
            <w:vAlign w:val="center"/>
          </w:tcPr>
          <w:p w14:paraId="60DD6991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6" w:type="dxa"/>
            <w:vAlign w:val="center"/>
          </w:tcPr>
          <w:p w14:paraId="2927C7C1" w14:textId="506F4652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</w:t>
            </w:r>
            <w:r w:rsidR="0073097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lnościowy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2D7614" w14:paraId="73499771" w14:textId="77777777" w:rsidTr="3DFFB4C4">
        <w:tc>
          <w:tcPr>
            <w:tcW w:w="2694" w:type="dxa"/>
            <w:vAlign w:val="center"/>
          </w:tcPr>
          <w:p w14:paraId="4FBA40BD" w14:textId="77777777" w:rsidR="00923D7D" w:rsidRPr="002D7614" w:rsidRDefault="00923D7D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6" w:type="dxa"/>
            <w:vAlign w:val="center"/>
          </w:tcPr>
          <w:p w14:paraId="375281C8" w14:textId="77777777" w:rsidR="00923D7D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2D7614" w14:paraId="1EB82FDE" w14:textId="77777777" w:rsidTr="3DFFB4C4">
        <w:tc>
          <w:tcPr>
            <w:tcW w:w="2694" w:type="dxa"/>
            <w:vAlign w:val="center"/>
          </w:tcPr>
          <w:p w14:paraId="6943B652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6" w:type="dxa"/>
            <w:vAlign w:val="center"/>
          </w:tcPr>
          <w:p w14:paraId="65B653C2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2D7614" w14:paraId="5F33416F" w14:textId="77777777" w:rsidTr="3DFFB4C4">
        <w:tc>
          <w:tcPr>
            <w:tcW w:w="2694" w:type="dxa"/>
            <w:vAlign w:val="center"/>
          </w:tcPr>
          <w:p w14:paraId="1B110AD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6" w:type="dxa"/>
            <w:vAlign w:val="center"/>
          </w:tcPr>
          <w:p w14:paraId="77D91CD0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C62327D" w14:textId="7570D77F" w:rsidR="0085747A" w:rsidRPr="002D7614" w:rsidRDefault="0085747A" w:rsidP="002D7614">
      <w:pPr>
        <w:pStyle w:val="Podpunkty"/>
        <w:ind w:left="0"/>
        <w:rPr>
          <w:rFonts w:ascii="Corbel" w:hAnsi="Corbel"/>
          <w:szCs w:val="22"/>
        </w:rPr>
      </w:pPr>
      <w:r w:rsidRPr="002D7614">
        <w:rPr>
          <w:rFonts w:ascii="Corbel" w:hAnsi="Corbel"/>
          <w:szCs w:val="22"/>
        </w:rPr>
        <w:t xml:space="preserve">* </w:t>
      </w:r>
      <w:r w:rsidRPr="002D7614">
        <w:rPr>
          <w:rFonts w:ascii="Corbel" w:hAnsi="Corbel"/>
          <w:i/>
          <w:szCs w:val="22"/>
        </w:rPr>
        <w:t>-</w:t>
      </w:r>
      <w:r w:rsidR="0073097B" w:rsidRPr="0073097B">
        <w:rPr>
          <w:rFonts w:ascii="Corbel" w:hAnsi="Corbel"/>
          <w:b w:val="0"/>
          <w:bCs/>
          <w:i/>
          <w:szCs w:val="22"/>
        </w:rPr>
        <w:t>opcjonalnie</w:t>
      </w:r>
      <w:r w:rsidR="0073097B">
        <w:rPr>
          <w:rFonts w:ascii="Corbel" w:hAnsi="Corbel"/>
          <w:i/>
          <w:szCs w:val="22"/>
        </w:rPr>
        <w:t xml:space="preserve">, </w:t>
      </w:r>
      <w:r w:rsidRPr="002D7614">
        <w:rPr>
          <w:rFonts w:ascii="Corbel" w:hAnsi="Corbel"/>
          <w:i/>
          <w:szCs w:val="22"/>
        </w:rPr>
        <w:t xml:space="preserve"> </w:t>
      </w:r>
      <w:r w:rsidRPr="002D7614">
        <w:rPr>
          <w:rFonts w:ascii="Corbel" w:hAnsi="Corbel"/>
          <w:b w:val="0"/>
          <w:i/>
          <w:szCs w:val="22"/>
        </w:rPr>
        <w:t xml:space="preserve">zgodnie z ustaleniami </w:t>
      </w:r>
      <w:r w:rsidR="0073097B">
        <w:rPr>
          <w:rFonts w:ascii="Corbel" w:hAnsi="Corbel"/>
          <w:b w:val="0"/>
          <w:i/>
          <w:szCs w:val="22"/>
        </w:rPr>
        <w:t>w Jednostce</w:t>
      </w:r>
    </w:p>
    <w:p w14:paraId="6E37C637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BC1FE4" w14:textId="77777777" w:rsidR="0085747A" w:rsidRPr="002D7614" w:rsidRDefault="0085747A" w:rsidP="002D7614">
      <w:pPr>
        <w:pStyle w:val="Podpunkty"/>
        <w:ind w:left="284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1.</w:t>
      </w:r>
      <w:r w:rsidR="00E22FBC" w:rsidRPr="002D7614">
        <w:rPr>
          <w:rFonts w:ascii="Corbel" w:hAnsi="Corbel"/>
          <w:sz w:val="24"/>
          <w:szCs w:val="24"/>
        </w:rPr>
        <w:t>1</w:t>
      </w:r>
      <w:r w:rsidRPr="002D76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6E09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404"/>
      </w:tblGrid>
      <w:tr w:rsidR="00015B8F" w:rsidRPr="002D7614" w14:paraId="02309196" w14:textId="77777777" w:rsidTr="002D76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AA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Semestr</w:t>
            </w:r>
          </w:p>
          <w:p w14:paraId="6881B906" w14:textId="77777777" w:rsidR="00015B8F" w:rsidRPr="002D7614" w:rsidRDefault="002B5EA0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(</w:t>
            </w:r>
            <w:r w:rsidR="00363F78" w:rsidRPr="002D76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0BA5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AB6E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9C9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89EF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C3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6460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B4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D0AB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0B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76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2D7614" w14:paraId="0AB86040" w14:textId="77777777" w:rsidTr="002D761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8F3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142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D8D" w14:textId="0E73B645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556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0082" w14:textId="55014D40" w:rsidR="00015B8F" w:rsidRPr="002D7614" w:rsidRDefault="00C50BD2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644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CC8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8279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02D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E7B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AD3591" w14:textId="77777777" w:rsidR="00923D7D" w:rsidRPr="002D7614" w:rsidRDefault="00923D7D" w:rsidP="002D7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ECF8E2" w14:textId="77777777" w:rsidR="0085747A" w:rsidRPr="002D7614" w:rsidRDefault="0085747A" w:rsidP="002D7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1.</w:t>
      </w:r>
      <w:r w:rsidR="00E22FBC" w:rsidRPr="002D7614">
        <w:rPr>
          <w:rFonts w:ascii="Corbel" w:hAnsi="Corbel"/>
          <w:smallCaps w:val="0"/>
          <w:szCs w:val="24"/>
        </w:rPr>
        <w:t>2</w:t>
      </w:r>
      <w:r w:rsidR="00F83B28" w:rsidRPr="002D7614">
        <w:rPr>
          <w:rFonts w:ascii="Corbel" w:hAnsi="Corbel"/>
          <w:smallCaps w:val="0"/>
          <w:szCs w:val="24"/>
        </w:rPr>
        <w:t>.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Sposób realizacji zajęć  </w:t>
      </w:r>
    </w:p>
    <w:p w14:paraId="0A37C6DF" w14:textId="77777777" w:rsidR="000C218F" w:rsidRPr="00E86E12" w:rsidRDefault="000C218F" w:rsidP="000C218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86E12">
        <w:rPr>
          <w:rStyle w:val="normaltextrun"/>
          <w:rFonts w:ascii="Wingdings" w:eastAsia="Wingdings" w:hAnsi="Wingdings" w:cs="Wingdings"/>
        </w:rPr>
        <w:t></w:t>
      </w:r>
      <w:r w:rsidRPr="00E86E12">
        <w:rPr>
          <w:rStyle w:val="normaltextrun"/>
          <w:rFonts w:ascii="Corbel" w:hAnsi="Corbel" w:cs="Segoe UI"/>
        </w:rPr>
        <w:t> </w:t>
      </w:r>
      <w:r w:rsidRPr="00E86E12">
        <w:rPr>
          <w:rFonts w:ascii="Corbel" w:hAnsi="Corbel"/>
        </w:rPr>
        <w:t>zajęcia w formie tradycyjnej (lub zdalnie z wykorzystaniem platformy Ms </w:t>
      </w:r>
      <w:r w:rsidRPr="00E86E12">
        <w:rPr>
          <w:rStyle w:val="spellingerror"/>
          <w:rFonts w:ascii="Corbel" w:hAnsi="Corbel"/>
        </w:rPr>
        <w:t>Teams)</w:t>
      </w:r>
      <w:r w:rsidRPr="00E86E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D51867" w14:textId="77777777" w:rsidR="000C218F" w:rsidRDefault="000C218F" w:rsidP="000C218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1C66E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A3D1A2" w14:textId="6D7EEE88" w:rsidR="00E22FBC" w:rsidRPr="002D7614" w:rsidRDefault="00E22FBC" w:rsidP="002D76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1.3 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Forma zaliczenia przedmiotu (z toku) </w:t>
      </w:r>
      <w:r w:rsidRPr="002D76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DEC20" w14:textId="77777777" w:rsidR="0085747A" w:rsidRPr="002D7614" w:rsidRDefault="00A3542B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zaliczenie z oceną</w:t>
      </w:r>
    </w:p>
    <w:p w14:paraId="65484AE9" w14:textId="77777777" w:rsidR="009C54AE" w:rsidRPr="002D7614" w:rsidRDefault="009C54AE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6EAAD5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 xml:space="preserve">2.Wymagania wstępne </w:t>
      </w:r>
    </w:p>
    <w:p w14:paraId="2D9C8439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75568437" w14:textId="77777777" w:rsidTr="002D7614">
        <w:tc>
          <w:tcPr>
            <w:tcW w:w="9498" w:type="dxa"/>
          </w:tcPr>
          <w:p w14:paraId="68894630" w14:textId="77777777" w:rsidR="0085747A" w:rsidRPr="002D7614" w:rsidRDefault="002E621E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131B1796" w14:textId="77777777" w:rsidR="00153C41" w:rsidRPr="002D7614" w:rsidRDefault="00153C41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116494A9" w14:textId="2B4E353B" w:rsidR="0085747A" w:rsidRPr="002D7614" w:rsidRDefault="0071620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>3.</w:t>
      </w:r>
      <w:r w:rsidR="0085747A" w:rsidRPr="002D7614">
        <w:rPr>
          <w:rFonts w:ascii="Corbel" w:hAnsi="Corbel"/>
          <w:szCs w:val="24"/>
        </w:rPr>
        <w:t xml:space="preserve"> cele, efekty </w:t>
      </w:r>
      <w:r w:rsidR="00702D26">
        <w:rPr>
          <w:rFonts w:ascii="Corbel" w:hAnsi="Corbel"/>
          <w:szCs w:val="24"/>
        </w:rPr>
        <w:t>UCZENIA SIĘ</w:t>
      </w:r>
      <w:r w:rsidR="0085747A" w:rsidRPr="002D7614">
        <w:rPr>
          <w:rFonts w:ascii="Corbel" w:hAnsi="Corbel"/>
          <w:szCs w:val="24"/>
        </w:rPr>
        <w:t xml:space="preserve"> , treści Programowe i stosowane metody Dydaktyczne</w:t>
      </w:r>
    </w:p>
    <w:p w14:paraId="5AA7CF9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72D3B689" w14:textId="250E5F37" w:rsidR="0085747A" w:rsidRPr="002D7614" w:rsidRDefault="0071620A" w:rsidP="002D7614">
      <w:pPr>
        <w:pStyle w:val="Podpunkty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 xml:space="preserve">3.1 </w:t>
      </w:r>
      <w:r w:rsidR="0085747A" w:rsidRPr="002D7614">
        <w:rPr>
          <w:rFonts w:ascii="Corbel" w:hAnsi="Corbel"/>
          <w:sz w:val="24"/>
          <w:szCs w:val="24"/>
        </w:rPr>
        <w:t xml:space="preserve">Cele przedmiotu </w:t>
      </w:r>
    </w:p>
    <w:p w14:paraId="3F0E8813" w14:textId="77777777" w:rsidR="00F83B28" w:rsidRPr="002D7614" w:rsidRDefault="00F83B28" w:rsidP="002D7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2D7614" w14:paraId="576B008F" w14:textId="77777777" w:rsidTr="002E621E">
        <w:tc>
          <w:tcPr>
            <w:tcW w:w="843" w:type="dxa"/>
            <w:vAlign w:val="center"/>
          </w:tcPr>
          <w:p w14:paraId="2B8726BB" w14:textId="77777777" w:rsidR="002E621E" w:rsidRPr="002D7614" w:rsidRDefault="002E621E" w:rsidP="002D761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</w:tcPr>
          <w:p w14:paraId="7AE5A800" w14:textId="7E9F68FB" w:rsidR="002E621E" w:rsidRPr="002D7614" w:rsidRDefault="002E621E" w:rsidP="00D44FE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6A3F91">
              <w:rPr>
                <w:rFonts w:ascii="Corbel" w:hAnsi="Corbel"/>
                <w:sz w:val="24"/>
                <w:szCs w:val="24"/>
              </w:rPr>
              <w:t>na przykładzie Insert Nexo Pro (Rewizor, Gratyfikant, Subiekt)</w:t>
            </w:r>
          </w:p>
        </w:tc>
      </w:tr>
      <w:tr w:rsidR="002E621E" w:rsidRPr="002D7614" w14:paraId="7A6779D2" w14:textId="77777777" w:rsidTr="002E621E">
        <w:tc>
          <w:tcPr>
            <w:tcW w:w="843" w:type="dxa"/>
            <w:vAlign w:val="center"/>
          </w:tcPr>
          <w:p w14:paraId="3F0151D4" w14:textId="77777777" w:rsidR="002E621E" w:rsidRPr="002D7614" w:rsidRDefault="002E621E" w:rsidP="002D761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30AD10BA" w14:textId="373D8188" w:rsidR="002E621E" w:rsidRPr="002D7614" w:rsidRDefault="002E621E" w:rsidP="002D76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Zdobycie przez studentów wiedzy i wymaganych umiejętności potrzebnych do prowadzenia ewidencji księgowej </w:t>
            </w:r>
            <w:r w:rsidR="00522075" w:rsidRPr="002D7614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pełnej księgowości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wraz z ewidencjami dodatkowymi </w:t>
            </w:r>
            <w:r w:rsidR="00702D26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z wykorzystaniem techniki komputerowej.</w:t>
            </w:r>
          </w:p>
        </w:tc>
      </w:tr>
    </w:tbl>
    <w:p w14:paraId="6EB96DB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B2EC35" w14:textId="4B65EC7B" w:rsidR="001D7B54" w:rsidRPr="002D7614" w:rsidRDefault="009F4610" w:rsidP="002D7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3.2 </w:t>
      </w:r>
      <w:r w:rsidR="001D7B54" w:rsidRPr="002D7614">
        <w:rPr>
          <w:rFonts w:ascii="Corbel" w:hAnsi="Corbel"/>
          <w:b/>
          <w:sz w:val="24"/>
          <w:szCs w:val="24"/>
        </w:rPr>
        <w:t xml:space="preserve">Efekty </w:t>
      </w:r>
      <w:r w:rsidR="00702D26">
        <w:rPr>
          <w:rFonts w:ascii="Corbel" w:hAnsi="Corbel"/>
          <w:b/>
          <w:sz w:val="24"/>
          <w:szCs w:val="24"/>
        </w:rPr>
        <w:t>uczenia się</w:t>
      </w:r>
      <w:r w:rsidR="001D7B54" w:rsidRPr="002D7614">
        <w:rPr>
          <w:rFonts w:ascii="Corbel" w:hAnsi="Corbel"/>
          <w:b/>
          <w:sz w:val="24"/>
          <w:szCs w:val="24"/>
        </w:rPr>
        <w:t xml:space="preserve"> dla przedmiotu</w:t>
      </w:r>
    </w:p>
    <w:p w14:paraId="1D1C884B" w14:textId="77777777" w:rsidR="001D7B54" w:rsidRPr="002D7614" w:rsidRDefault="001D7B54" w:rsidP="002D7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2D7614" w14:paraId="7806B731" w14:textId="77777777" w:rsidTr="55A74F4C">
        <w:tc>
          <w:tcPr>
            <w:tcW w:w="1692" w:type="dxa"/>
            <w:vAlign w:val="center"/>
          </w:tcPr>
          <w:p w14:paraId="6AA57352" w14:textId="04D69330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6845F4F7" w14:textId="2B3E0959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ED3A250" w14:textId="59019CA3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6A3F91" w:rsidRPr="002D7614" w14:paraId="10AB2B11" w14:textId="77777777" w:rsidTr="55A74F4C">
        <w:tc>
          <w:tcPr>
            <w:tcW w:w="1692" w:type="dxa"/>
          </w:tcPr>
          <w:p w14:paraId="34AED4BA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3223BC36" w14:textId="4C2EF7A7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podstawowe zasady funkcjonowania </w:t>
            </w:r>
            <w:r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002D7614">
              <w:rPr>
                <w:rFonts w:ascii="Corbel" w:hAnsi="Corbel"/>
                <w:sz w:val="24"/>
                <w:szCs w:val="24"/>
              </w:rPr>
              <w:t>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finansowo-księgow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4" w:type="dxa"/>
          </w:tcPr>
          <w:p w14:paraId="1FF838E3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A3F91" w:rsidRPr="002D7614" w14:paraId="7D76D506" w14:textId="77777777" w:rsidTr="55A74F4C">
        <w:tc>
          <w:tcPr>
            <w:tcW w:w="1692" w:type="dxa"/>
          </w:tcPr>
          <w:p w14:paraId="119FF369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049BA84" w14:textId="5EFE749C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7853CB5" w14:textId="3E097FAC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6A3F91" w:rsidRPr="002D7614" w14:paraId="65065973" w14:textId="77777777" w:rsidTr="55A74F4C">
        <w:tc>
          <w:tcPr>
            <w:tcW w:w="1692" w:type="dxa"/>
          </w:tcPr>
          <w:p w14:paraId="52D74F40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29081EB2" w14:textId="567D8BD0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wykorzystywać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pełną księgowość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 do rejestrowania zachodzących w jednostce zdarzeń gospodarczych referując ich wpływ na wynik finansowy</w:t>
            </w:r>
          </w:p>
        </w:tc>
        <w:tc>
          <w:tcPr>
            <w:tcW w:w="1864" w:type="dxa"/>
          </w:tcPr>
          <w:p w14:paraId="378E6157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7614">
              <w:rPr>
                <w:rFonts w:ascii="Corbel" w:hAnsi="Corbel"/>
                <w:b w:val="0"/>
                <w:szCs w:val="24"/>
              </w:rPr>
              <w:t>K_U02</w:t>
            </w:r>
          </w:p>
          <w:p w14:paraId="6C3915CD" w14:textId="58D81ADD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A74F4C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6A3F91" w:rsidRPr="002D7614" w14:paraId="157B3D73" w14:textId="77777777" w:rsidTr="55A74F4C">
        <w:tc>
          <w:tcPr>
            <w:tcW w:w="1692" w:type="dxa"/>
          </w:tcPr>
          <w:p w14:paraId="3FA273E8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6457108" w14:textId="4EFB013F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sz w:val="24"/>
                <w:szCs w:val="24"/>
              </w:rPr>
              <w:t>rozliczać wynagrodzenia pracowników, ewidencjonować sprzedaż towarów oraz sporządzać i analizować sprawozdania finansowe referując przyczyny i skutki osiągniętych rezultatów prowadzonej działalności</w:t>
            </w:r>
          </w:p>
        </w:tc>
        <w:tc>
          <w:tcPr>
            <w:tcW w:w="1864" w:type="dxa"/>
          </w:tcPr>
          <w:p w14:paraId="410E335F" w14:textId="77777777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K_U02</w:t>
            </w:r>
          </w:p>
          <w:p w14:paraId="58D599D4" w14:textId="10EF89BB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6A3F91" w:rsidRPr="002D7614" w14:paraId="477B3EC6" w14:textId="77777777" w:rsidTr="55A74F4C">
        <w:tc>
          <w:tcPr>
            <w:tcW w:w="1692" w:type="dxa"/>
          </w:tcPr>
          <w:p w14:paraId="33F119AE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4372E4D4" w14:textId="538CD68D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BE5985">
              <w:rPr>
                <w:rFonts w:ascii="Corbel" w:hAnsi="Corbel"/>
                <w:sz w:val="24"/>
                <w:szCs w:val="24"/>
              </w:rPr>
              <w:t>ciągłego doskonalenia własnych umiejętności z zakresu obsługi programów finansowo-księgowych akceptując taką konieczność ze względu na zmiany uwarunkowań społeczno – ekonomicznych</w:t>
            </w:r>
          </w:p>
        </w:tc>
        <w:tc>
          <w:tcPr>
            <w:tcW w:w="1864" w:type="dxa"/>
          </w:tcPr>
          <w:p w14:paraId="29C170D5" w14:textId="6AFC4BD8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K_K01</w:t>
            </w:r>
          </w:p>
          <w:p w14:paraId="7D1270B8" w14:textId="7EB2F47F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5E241C8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83945" w14:textId="4E5A108B" w:rsidR="0085747A" w:rsidRPr="002D7614" w:rsidRDefault="00675843" w:rsidP="002D7614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>3.3</w:t>
      </w:r>
      <w:r w:rsidR="001D7B54" w:rsidRPr="002D7614">
        <w:rPr>
          <w:rFonts w:ascii="Corbel" w:hAnsi="Corbel"/>
          <w:b/>
          <w:sz w:val="24"/>
          <w:szCs w:val="24"/>
        </w:rPr>
        <w:t xml:space="preserve"> </w:t>
      </w:r>
      <w:r w:rsidR="0085747A" w:rsidRPr="002D7614">
        <w:rPr>
          <w:rFonts w:ascii="Corbel" w:hAnsi="Corbel"/>
          <w:b/>
          <w:sz w:val="24"/>
          <w:szCs w:val="24"/>
        </w:rPr>
        <w:t>T</w:t>
      </w:r>
      <w:r w:rsidR="001D7B54" w:rsidRPr="002D7614">
        <w:rPr>
          <w:rFonts w:ascii="Corbel" w:hAnsi="Corbel"/>
          <w:b/>
          <w:sz w:val="24"/>
          <w:szCs w:val="24"/>
        </w:rPr>
        <w:t>reści programowe</w:t>
      </w:r>
    </w:p>
    <w:p w14:paraId="28388BDF" w14:textId="77777777" w:rsidR="0085747A" w:rsidRPr="002D7614" w:rsidRDefault="0085747A" w:rsidP="002D761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3F91" w:rsidRPr="002D7614" w14:paraId="3ABA2B3E" w14:textId="77777777" w:rsidTr="006F478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CF5" w14:textId="77777777" w:rsidR="006A3F91" w:rsidRPr="002D7614" w:rsidRDefault="006A3F91" w:rsidP="006F478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3F91" w:rsidRPr="002D7614" w14:paraId="5BC516D9" w14:textId="77777777" w:rsidTr="006F4788">
        <w:tc>
          <w:tcPr>
            <w:tcW w:w="9520" w:type="dxa"/>
            <w:vAlign w:val="center"/>
          </w:tcPr>
          <w:p w14:paraId="1319B1C2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>
              <w:rPr>
                <w:rFonts w:ascii="Corbel" w:hAnsi="Corbel"/>
                <w:sz w:val="24"/>
                <w:szCs w:val="24"/>
              </w:rPr>
              <w:t>wybranych programów finansowo-księgowych.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3F91" w:rsidRPr="002D7614" w14:paraId="30E814C5" w14:textId="77777777" w:rsidTr="006F4788">
        <w:tc>
          <w:tcPr>
            <w:tcW w:w="9520" w:type="dxa"/>
            <w:vAlign w:val="center"/>
          </w:tcPr>
          <w:p w14:paraId="330A6597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501E">
              <w:rPr>
                <w:rFonts w:ascii="Corbel" w:hAnsi="Corbel"/>
                <w:sz w:val="24"/>
                <w:szCs w:val="24"/>
              </w:rPr>
              <w:t>Zasady dodawania i konfiguracja parametrów nowej firmy. Gromadzenie danych słownikowych kontrahentów, banków i urzędów. Rozliczenia kasowo-bankowe.</w:t>
            </w:r>
          </w:p>
        </w:tc>
      </w:tr>
      <w:tr w:rsidR="006A3F91" w:rsidRPr="002D7614" w14:paraId="6804B316" w14:textId="77777777" w:rsidTr="006F4788">
        <w:tc>
          <w:tcPr>
            <w:tcW w:w="9520" w:type="dxa"/>
            <w:vAlign w:val="center"/>
          </w:tcPr>
          <w:p w14:paraId="527184E9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Modułów Finansowo-Księgowych: tworzenie i modyfikacja planu kont, bilans otwarcia, bezpośrednie zapisy księgowe, schematy księgowe, zestawienia księgowe.</w:t>
            </w:r>
          </w:p>
        </w:tc>
      </w:tr>
      <w:tr w:rsidR="006A3F91" w:rsidRPr="002D7614" w14:paraId="0A732A1C" w14:textId="77777777" w:rsidTr="006F4788">
        <w:tc>
          <w:tcPr>
            <w:tcW w:w="9520" w:type="dxa"/>
            <w:vAlign w:val="center"/>
          </w:tcPr>
          <w:p w14:paraId="17574808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6A3F91" w:rsidRPr="002D7614" w14:paraId="02AC3D5E" w14:textId="77777777" w:rsidTr="006F4788">
        <w:tc>
          <w:tcPr>
            <w:tcW w:w="9520" w:type="dxa"/>
            <w:vAlign w:val="center"/>
          </w:tcPr>
          <w:p w14:paraId="7F23276B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6A3F91" w:rsidRPr="002D7614" w14:paraId="34C6A11C" w14:textId="77777777" w:rsidTr="006F4788">
        <w:tc>
          <w:tcPr>
            <w:tcW w:w="9520" w:type="dxa"/>
            <w:vAlign w:val="center"/>
          </w:tcPr>
          <w:p w14:paraId="24BAFE9D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Moduł Handel – zapisy magazynowe, wystawianie faktur sprzedaży, dowodów Wz, ewidencja zakupu i przyjęcia towarów, rozliczenia finansowe</w:t>
            </w:r>
            <w:r>
              <w:rPr>
                <w:rFonts w:ascii="Corbel" w:hAnsi="Corbel"/>
                <w:sz w:val="24"/>
                <w:szCs w:val="24"/>
              </w:rPr>
              <w:t xml:space="preserve"> z kontrahentami</w:t>
            </w:r>
            <w:r w:rsidRPr="002D761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857A72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B3892F" w14:textId="77777777" w:rsidR="0085747A" w:rsidRPr="002D7614" w:rsidRDefault="009F4610" w:rsidP="002D7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3.4 Metody dydaktyczne</w:t>
      </w:r>
      <w:r w:rsidRPr="002D7614">
        <w:rPr>
          <w:rFonts w:ascii="Corbel" w:hAnsi="Corbel"/>
          <w:b w:val="0"/>
          <w:smallCaps w:val="0"/>
          <w:szCs w:val="24"/>
        </w:rPr>
        <w:t xml:space="preserve"> </w:t>
      </w:r>
    </w:p>
    <w:p w14:paraId="03A2B50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6B49E" w14:textId="21CE7622" w:rsidR="004D5AB3" w:rsidRPr="002D7614" w:rsidRDefault="004D5AB3" w:rsidP="002D7614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2D7614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D1615F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D1615F" w:rsidRPr="00D1615F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2D7614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604BCF4A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5C2512" w14:textId="77777777" w:rsidR="0085747A" w:rsidRPr="002D7614" w:rsidRDefault="00C61DC5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 </w:t>
      </w:r>
      <w:r w:rsidR="0085747A" w:rsidRPr="002D7614">
        <w:rPr>
          <w:rFonts w:ascii="Corbel" w:hAnsi="Corbel"/>
          <w:smallCaps w:val="0"/>
          <w:szCs w:val="24"/>
        </w:rPr>
        <w:t>METODY I KRYTERIA OCENY</w:t>
      </w:r>
      <w:r w:rsidR="009F4610" w:rsidRPr="002D7614">
        <w:rPr>
          <w:rFonts w:ascii="Corbel" w:hAnsi="Corbel"/>
          <w:smallCaps w:val="0"/>
          <w:szCs w:val="24"/>
        </w:rPr>
        <w:t xml:space="preserve"> </w:t>
      </w:r>
    </w:p>
    <w:p w14:paraId="0506FF8E" w14:textId="77777777" w:rsidR="00923D7D" w:rsidRPr="002D7614" w:rsidRDefault="00923D7D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6A028" w14:textId="51B3B6C5" w:rsidR="0085747A" w:rsidRPr="002D7614" w:rsidRDefault="0085747A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4.1 Sposoby weryfikacji efektów </w:t>
      </w:r>
      <w:r w:rsidR="00702D26">
        <w:rPr>
          <w:rFonts w:ascii="Corbel" w:hAnsi="Corbel"/>
          <w:smallCaps w:val="0"/>
          <w:szCs w:val="24"/>
        </w:rPr>
        <w:t>uczenia się</w:t>
      </w:r>
    </w:p>
    <w:p w14:paraId="5FBB19D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2D7614" w14:paraId="26458461" w14:textId="77777777" w:rsidTr="002E621E">
        <w:tc>
          <w:tcPr>
            <w:tcW w:w="1588" w:type="dxa"/>
            <w:vAlign w:val="center"/>
          </w:tcPr>
          <w:p w14:paraId="27DC0C87" w14:textId="77777777" w:rsidR="0085747A" w:rsidRPr="002D7614" w:rsidRDefault="0071620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FD95755" w14:textId="70FB8A3C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02D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F82BE0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3EB7FB9A" w14:textId="77777777" w:rsidR="00923D7D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3C2ADF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2D7614" w14:paraId="35DD5980" w14:textId="77777777" w:rsidTr="002E621E">
        <w:tc>
          <w:tcPr>
            <w:tcW w:w="1588" w:type="dxa"/>
          </w:tcPr>
          <w:p w14:paraId="53F44F22" w14:textId="77777777" w:rsidR="004D5AB3" w:rsidRPr="002D7614" w:rsidRDefault="00B16388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5E8CB9A5" w14:textId="33E624C8" w:rsidR="004D5AB3" w:rsidRPr="002D7614" w:rsidRDefault="004D5AB3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57BAD72A" w14:textId="2E2D35A1" w:rsidR="004D5AB3" w:rsidRPr="002D7614" w:rsidRDefault="00965641" w:rsidP="002D761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D5CE432" w14:textId="77777777" w:rsidTr="002E621E">
        <w:tc>
          <w:tcPr>
            <w:tcW w:w="1588" w:type="dxa"/>
          </w:tcPr>
          <w:p w14:paraId="07BF44EB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4FC38E70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przykładów, kolokwium</w:t>
            </w:r>
          </w:p>
        </w:tc>
        <w:tc>
          <w:tcPr>
            <w:tcW w:w="3173" w:type="dxa"/>
          </w:tcPr>
          <w:p w14:paraId="1C3C38D4" w14:textId="23D11F11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0EFA799D" w14:textId="77777777" w:rsidTr="002E621E">
        <w:tc>
          <w:tcPr>
            <w:tcW w:w="1588" w:type="dxa"/>
          </w:tcPr>
          <w:p w14:paraId="7FAB416E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7FA0F0C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7F202363" w14:textId="5A798BAC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312AE8E7" w14:textId="77777777" w:rsidTr="002E621E">
        <w:tc>
          <w:tcPr>
            <w:tcW w:w="1588" w:type="dxa"/>
          </w:tcPr>
          <w:p w14:paraId="3A183E33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4F16ECEA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3D8BA44D" w14:textId="2D2DED7E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915E514" w14:textId="77777777" w:rsidTr="002E621E">
        <w:tc>
          <w:tcPr>
            <w:tcW w:w="1588" w:type="dxa"/>
          </w:tcPr>
          <w:p w14:paraId="5635B1F8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64F95EF1" w14:textId="230E1833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ocena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4DBC3A50" w14:textId="5AC6B2A2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68021E2F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CDCD2" w14:textId="77777777" w:rsidR="0085747A" w:rsidRPr="002D7614" w:rsidRDefault="003E1941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4.2 </w:t>
      </w:r>
      <w:r w:rsidR="0085747A" w:rsidRPr="002D76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D7614">
        <w:rPr>
          <w:rFonts w:ascii="Corbel" w:hAnsi="Corbel"/>
          <w:smallCaps w:val="0"/>
          <w:szCs w:val="24"/>
        </w:rPr>
        <w:t xml:space="preserve"> </w:t>
      </w:r>
    </w:p>
    <w:p w14:paraId="03C045C6" w14:textId="77777777" w:rsidR="00923D7D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2550E2A2" w14:textId="77777777" w:rsidTr="002D7614">
        <w:tc>
          <w:tcPr>
            <w:tcW w:w="9498" w:type="dxa"/>
          </w:tcPr>
          <w:p w14:paraId="02417C79" w14:textId="7B903E06" w:rsidR="0085747A" w:rsidRPr="002D7614" w:rsidRDefault="004D5AB3" w:rsidP="009E79A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z oceną na podstawie ocen cząstkowych (</w:t>
            </w:r>
            <w:r w:rsidR="006A3F9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kolokwia, bieżąca prezentacja na zajęciach rezultatów rozwiązywanych przykładów</w:t>
            </w:r>
            <w:r w:rsidR="003A1062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. 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Warunkiem zaliczenia przedmiotu jest otrzymanie pozytywnych ocen z </w:t>
            </w:r>
            <w:r w:rsidR="00B16388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kolokwiów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B132EE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FC3548" w14:textId="77777777" w:rsidR="009F4610" w:rsidRPr="002D7614" w:rsidRDefault="0085747A" w:rsidP="002D7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5. </w:t>
      </w:r>
      <w:r w:rsidR="00C61DC5" w:rsidRPr="002D76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94D64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D7614" w14:paraId="3EC24495" w14:textId="77777777" w:rsidTr="002E621E">
        <w:tc>
          <w:tcPr>
            <w:tcW w:w="4901" w:type="dxa"/>
            <w:vAlign w:val="center"/>
          </w:tcPr>
          <w:p w14:paraId="17EE75A9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322489AB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D76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7614" w14:paraId="3546259D" w14:textId="77777777" w:rsidTr="002E621E">
        <w:tc>
          <w:tcPr>
            <w:tcW w:w="4901" w:type="dxa"/>
          </w:tcPr>
          <w:p w14:paraId="3DCDCB57" w14:textId="03E518B9" w:rsidR="0085747A" w:rsidRPr="002D7614" w:rsidRDefault="00C61DC5" w:rsidP="00652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 xml:space="preserve">z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1AFE9FD3" w14:textId="49F8666C" w:rsidR="0085747A" w:rsidRPr="002D7614" w:rsidRDefault="00D1159E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2D7614" w14:paraId="6CD559DA" w14:textId="77777777" w:rsidTr="002E621E">
        <w:tc>
          <w:tcPr>
            <w:tcW w:w="4901" w:type="dxa"/>
          </w:tcPr>
          <w:p w14:paraId="102878B4" w14:textId="77777777" w:rsidR="00887BD5" w:rsidRPr="009C54AE" w:rsidRDefault="00887BD5" w:rsidP="0088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F1DC835" w14:textId="4B491A96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="00C61DC5" w:rsidRPr="002D7614">
              <w:rPr>
                <w:rFonts w:ascii="Corbel" w:hAnsi="Corbel"/>
                <w:sz w:val="24"/>
                <w:szCs w:val="24"/>
              </w:rPr>
              <w:t>d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9" w:type="dxa"/>
          </w:tcPr>
          <w:p w14:paraId="149680BC" w14:textId="77777777" w:rsidR="00C61DC5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7614" w14:paraId="5CD2EA51" w14:textId="77777777" w:rsidTr="002E621E">
        <w:tc>
          <w:tcPr>
            <w:tcW w:w="4901" w:type="dxa"/>
          </w:tcPr>
          <w:p w14:paraId="4FE4EAD1" w14:textId="52B74FB3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4D3552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 w:rsidR="00E53FF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E53FF6">
              <w:rPr>
                <w:rFonts w:ascii="Corbel" w:hAnsi="Corbel"/>
                <w:sz w:val="24"/>
                <w:szCs w:val="24"/>
              </w:rPr>
              <w:t>p</w:t>
            </w:r>
            <w:r w:rsidR="00E53FF6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</w:p>
        </w:tc>
        <w:tc>
          <w:tcPr>
            <w:tcW w:w="4619" w:type="dxa"/>
          </w:tcPr>
          <w:p w14:paraId="1C11400D" w14:textId="547A0B58" w:rsidR="00C61DC5" w:rsidRPr="002D7614" w:rsidRDefault="00D1159E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2D7614" w14:paraId="45693BB9" w14:textId="77777777" w:rsidTr="002E621E">
        <w:tc>
          <w:tcPr>
            <w:tcW w:w="4901" w:type="dxa"/>
          </w:tcPr>
          <w:p w14:paraId="578F08A1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54AE613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D7614" w14:paraId="5370F1E0" w14:textId="77777777" w:rsidTr="002E621E">
        <w:tc>
          <w:tcPr>
            <w:tcW w:w="4901" w:type="dxa"/>
          </w:tcPr>
          <w:p w14:paraId="7124F35C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3198F161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FBFDD6" w14:textId="77777777" w:rsidR="0085747A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76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76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5BDF5" w14:textId="77777777" w:rsidR="003E1941" w:rsidRPr="002D7614" w:rsidRDefault="003E1941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510DB" w14:textId="6F64813C" w:rsidR="0085747A" w:rsidRPr="002D7614" w:rsidRDefault="0071620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6. </w:t>
      </w:r>
      <w:r w:rsidR="0085747A" w:rsidRPr="002D7614">
        <w:rPr>
          <w:rFonts w:ascii="Corbel" w:hAnsi="Corbel"/>
          <w:smallCaps w:val="0"/>
          <w:szCs w:val="24"/>
        </w:rPr>
        <w:t>PRAKTYKI ZAWODOWE W RAMACH PRZEDMIOTU</w:t>
      </w:r>
    </w:p>
    <w:p w14:paraId="3BB48BE2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2D7614" w14:paraId="53C24133" w14:textId="77777777" w:rsidTr="004D3552">
        <w:trPr>
          <w:trHeight w:val="397"/>
        </w:trPr>
        <w:tc>
          <w:tcPr>
            <w:tcW w:w="4111" w:type="dxa"/>
          </w:tcPr>
          <w:p w14:paraId="18672D47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940BDE8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7614" w14:paraId="4E891730" w14:textId="77777777" w:rsidTr="004D3552">
        <w:trPr>
          <w:trHeight w:val="397"/>
        </w:trPr>
        <w:tc>
          <w:tcPr>
            <w:tcW w:w="4111" w:type="dxa"/>
          </w:tcPr>
          <w:p w14:paraId="5E4C2C26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B4699DA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4B61DA" w14:textId="77777777" w:rsidR="003E1941" w:rsidRPr="002D7614" w:rsidRDefault="003E1941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5EB18" w14:textId="77777777" w:rsidR="0085747A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7. </w:t>
      </w:r>
      <w:r w:rsidR="0085747A" w:rsidRPr="002D7614">
        <w:rPr>
          <w:rFonts w:ascii="Corbel" w:hAnsi="Corbel"/>
          <w:smallCaps w:val="0"/>
          <w:szCs w:val="24"/>
        </w:rPr>
        <w:t>LITERATURA</w:t>
      </w:r>
      <w:r w:rsidRPr="002D7614">
        <w:rPr>
          <w:rFonts w:ascii="Corbel" w:hAnsi="Corbel"/>
          <w:smallCaps w:val="0"/>
          <w:szCs w:val="24"/>
        </w:rPr>
        <w:t xml:space="preserve"> </w:t>
      </w:r>
    </w:p>
    <w:p w14:paraId="5F48DE25" w14:textId="77777777" w:rsidR="00675843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7208" w14:paraId="73C975F4" w14:textId="77777777" w:rsidTr="004D3552">
        <w:trPr>
          <w:trHeight w:val="397"/>
        </w:trPr>
        <w:tc>
          <w:tcPr>
            <w:tcW w:w="9639" w:type="dxa"/>
          </w:tcPr>
          <w:p w14:paraId="097F16F9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9C99E9" w14:textId="40F8CF9B" w:rsidR="004D5AB3" w:rsidRPr="00D07208" w:rsidRDefault="00D44FE3" w:rsidP="009E79A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Dokumentacja techniczna oprogramowania finansowo-księgowego</w:t>
            </w:r>
          </w:p>
        </w:tc>
      </w:tr>
      <w:tr w:rsidR="0085747A" w:rsidRPr="00D07208" w14:paraId="3926CDA8" w14:textId="77777777" w:rsidTr="004D3552">
        <w:trPr>
          <w:trHeight w:val="397"/>
        </w:trPr>
        <w:tc>
          <w:tcPr>
            <w:tcW w:w="9639" w:type="dxa"/>
          </w:tcPr>
          <w:p w14:paraId="12BF0A94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952D24" w14:textId="77777777" w:rsidR="008E1377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Strojek-Filus M.,  Maruszewska E. W., Rachunkowość finansowa: wprowadzenie: teoria, przykłady, zadania, Wydawnictwo Poltext, Warszawa  2018</w:t>
            </w:r>
          </w:p>
          <w:p w14:paraId="6B83C4EE" w14:textId="48F1B969" w:rsidR="004D5AB3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Gos W.,  Hońko  S., Janowicz M.,  Winiarska K.,  Rachunkowość finansowa dla zaawansowanych, Difin , Warszawa 2017</w:t>
            </w:r>
          </w:p>
        </w:tc>
      </w:tr>
    </w:tbl>
    <w:p w14:paraId="20AC6ECA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2FD2C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746E4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D7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97CD" w14:textId="77777777" w:rsidR="00774479" w:rsidRDefault="00774479" w:rsidP="00C16ABF">
      <w:pPr>
        <w:spacing w:after="0" w:line="240" w:lineRule="auto"/>
      </w:pPr>
      <w:r>
        <w:separator/>
      </w:r>
    </w:p>
  </w:endnote>
  <w:endnote w:type="continuationSeparator" w:id="0">
    <w:p w14:paraId="65D012D7" w14:textId="77777777" w:rsidR="00774479" w:rsidRDefault="00774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112C" w14:textId="77777777" w:rsidR="00774479" w:rsidRDefault="00774479" w:rsidP="00C16ABF">
      <w:pPr>
        <w:spacing w:after="0" w:line="240" w:lineRule="auto"/>
      </w:pPr>
      <w:r>
        <w:separator/>
      </w:r>
    </w:p>
  </w:footnote>
  <w:footnote w:type="continuationSeparator" w:id="0">
    <w:p w14:paraId="40974E82" w14:textId="77777777" w:rsidR="00774479" w:rsidRDefault="0077447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45BC4"/>
    <w:multiLevelType w:val="hybridMultilevel"/>
    <w:tmpl w:val="830E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F3"/>
    <w:rsid w:val="00070ED6"/>
    <w:rsid w:val="00071C41"/>
    <w:rsid w:val="000742DC"/>
    <w:rsid w:val="00084C12"/>
    <w:rsid w:val="0009462C"/>
    <w:rsid w:val="00094B12"/>
    <w:rsid w:val="00096C46"/>
    <w:rsid w:val="000A296F"/>
    <w:rsid w:val="000A2A28"/>
    <w:rsid w:val="000A53AB"/>
    <w:rsid w:val="000B1458"/>
    <w:rsid w:val="000B192D"/>
    <w:rsid w:val="000B28EE"/>
    <w:rsid w:val="000B3E37"/>
    <w:rsid w:val="000C218F"/>
    <w:rsid w:val="000D04B0"/>
    <w:rsid w:val="000E26A1"/>
    <w:rsid w:val="000F02C0"/>
    <w:rsid w:val="000F1C57"/>
    <w:rsid w:val="000F5615"/>
    <w:rsid w:val="00117483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1A8"/>
    <w:rsid w:val="00192F37"/>
    <w:rsid w:val="001A70D2"/>
    <w:rsid w:val="001B2665"/>
    <w:rsid w:val="001D657B"/>
    <w:rsid w:val="001D7B54"/>
    <w:rsid w:val="001E0209"/>
    <w:rsid w:val="001F2CA2"/>
    <w:rsid w:val="002144C0"/>
    <w:rsid w:val="0022477D"/>
    <w:rsid w:val="002336F9"/>
    <w:rsid w:val="0023372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D7614"/>
    <w:rsid w:val="002E621E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062"/>
    <w:rsid w:val="003A1176"/>
    <w:rsid w:val="003C0BAE"/>
    <w:rsid w:val="003C58A2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05D5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21315"/>
    <w:rsid w:val="00522075"/>
    <w:rsid w:val="005363C4"/>
    <w:rsid w:val="00536BDE"/>
    <w:rsid w:val="00543ACC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600"/>
    <w:rsid w:val="006620D9"/>
    <w:rsid w:val="00671958"/>
    <w:rsid w:val="00675843"/>
    <w:rsid w:val="00696477"/>
    <w:rsid w:val="006A3F91"/>
    <w:rsid w:val="006D050F"/>
    <w:rsid w:val="006D24CD"/>
    <w:rsid w:val="006D6139"/>
    <w:rsid w:val="006E5068"/>
    <w:rsid w:val="006E5D65"/>
    <w:rsid w:val="006F1282"/>
    <w:rsid w:val="006F1FBC"/>
    <w:rsid w:val="00702D26"/>
    <w:rsid w:val="00706544"/>
    <w:rsid w:val="007072BA"/>
    <w:rsid w:val="0071620A"/>
    <w:rsid w:val="00724677"/>
    <w:rsid w:val="00725459"/>
    <w:rsid w:val="0073097B"/>
    <w:rsid w:val="00734608"/>
    <w:rsid w:val="00745302"/>
    <w:rsid w:val="007461D6"/>
    <w:rsid w:val="00746EC8"/>
    <w:rsid w:val="00763BF1"/>
    <w:rsid w:val="00766FD4"/>
    <w:rsid w:val="00774479"/>
    <w:rsid w:val="0078168C"/>
    <w:rsid w:val="00790E27"/>
    <w:rsid w:val="007A1569"/>
    <w:rsid w:val="007A4022"/>
    <w:rsid w:val="007A6E6E"/>
    <w:rsid w:val="007C3299"/>
    <w:rsid w:val="007C3BCC"/>
    <w:rsid w:val="007D6E56"/>
    <w:rsid w:val="007F4155"/>
    <w:rsid w:val="00815BC0"/>
    <w:rsid w:val="0081707E"/>
    <w:rsid w:val="008449B3"/>
    <w:rsid w:val="008449BD"/>
    <w:rsid w:val="0085747A"/>
    <w:rsid w:val="00884922"/>
    <w:rsid w:val="00885F64"/>
    <w:rsid w:val="00887BD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377"/>
    <w:rsid w:val="008E64F4"/>
    <w:rsid w:val="008F0B50"/>
    <w:rsid w:val="008F12C9"/>
    <w:rsid w:val="008F6E29"/>
    <w:rsid w:val="00916188"/>
    <w:rsid w:val="00923D7D"/>
    <w:rsid w:val="009508DF"/>
    <w:rsid w:val="00950DAC"/>
    <w:rsid w:val="00954A07"/>
    <w:rsid w:val="00965641"/>
    <w:rsid w:val="009709C9"/>
    <w:rsid w:val="00997F14"/>
    <w:rsid w:val="009A78D9"/>
    <w:rsid w:val="009C3E31"/>
    <w:rsid w:val="009C54AE"/>
    <w:rsid w:val="009C788E"/>
    <w:rsid w:val="009E3B41"/>
    <w:rsid w:val="009E79AF"/>
    <w:rsid w:val="009F3C5C"/>
    <w:rsid w:val="009F4610"/>
    <w:rsid w:val="00A00ECC"/>
    <w:rsid w:val="00A0124D"/>
    <w:rsid w:val="00A03338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985"/>
    <w:rsid w:val="00BF2C41"/>
    <w:rsid w:val="00BF3856"/>
    <w:rsid w:val="00C058B4"/>
    <w:rsid w:val="00C131B5"/>
    <w:rsid w:val="00C16ABF"/>
    <w:rsid w:val="00C170AE"/>
    <w:rsid w:val="00C26CB7"/>
    <w:rsid w:val="00C324C1"/>
    <w:rsid w:val="00C36992"/>
    <w:rsid w:val="00C50BD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208"/>
    <w:rsid w:val="00D1159E"/>
    <w:rsid w:val="00D1615F"/>
    <w:rsid w:val="00D17C3C"/>
    <w:rsid w:val="00D26B2C"/>
    <w:rsid w:val="00D352C9"/>
    <w:rsid w:val="00D425B2"/>
    <w:rsid w:val="00D44FE3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3FC9"/>
    <w:rsid w:val="00E51E44"/>
    <w:rsid w:val="00E53FF6"/>
    <w:rsid w:val="00E63348"/>
    <w:rsid w:val="00E77E88"/>
    <w:rsid w:val="00E8107D"/>
    <w:rsid w:val="00E86E12"/>
    <w:rsid w:val="00EA4832"/>
    <w:rsid w:val="00EC4899"/>
    <w:rsid w:val="00EC5837"/>
    <w:rsid w:val="00ED03AB"/>
    <w:rsid w:val="00ED32D2"/>
    <w:rsid w:val="00EE32DE"/>
    <w:rsid w:val="00EE5457"/>
    <w:rsid w:val="00F070AB"/>
    <w:rsid w:val="00F27A7B"/>
    <w:rsid w:val="00F51BFE"/>
    <w:rsid w:val="00F526AF"/>
    <w:rsid w:val="00F617C3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3DFFB4C4"/>
    <w:rsid w:val="55A7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6E75"/>
  <w15:docId w15:val="{4DB2CA1B-0627-42A3-9153-F821CC33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C2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C218F"/>
  </w:style>
  <w:style w:type="character" w:customStyle="1" w:styleId="spellingerror">
    <w:name w:val="spellingerror"/>
    <w:basedOn w:val="Domylnaczcionkaakapitu"/>
    <w:rsid w:val="000C218F"/>
  </w:style>
  <w:style w:type="character" w:customStyle="1" w:styleId="eop">
    <w:name w:val="eop"/>
    <w:basedOn w:val="Domylnaczcionkaakapitu"/>
    <w:rsid w:val="000C2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671C8-E643-4B18-AF02-969103C10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DA08DA-ED17-4C0A-B749-B5C9C5316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90920-4ACA-4031-875E-B8EB273B3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164E3F-2799-463E-BF59-C2FEB27A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825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3</cp:revision>
  <cp:lastPrinted>2017-02-15T12:41:00Z</cp:lastPrinted>
  <dcterms:created xsi:type="dcterms:W3CDTF">2026-04-14T08:47:00Z</dcterms:created>
  <dcterms:modified xsi:type="dcterms:W3CDTF">2026-04-14T09:04:00Z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